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92F" w:rsidRDefault="004D092F" w:rsidP="00A35A40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Урок математики в 3 классе</w:t>
      </w:r>
    </w:p>
    <w:p w:rsidR="004D092F" w:rsidRDefault="004D092F" w:rsidP="00A35A40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МОУ «Лицей села Верхний Мамон»</w:t>
      </w:r>
    </w:p>
    <w:p w:rsidR="004D092F" w:rsidRDefault="004D092F" w:rsidP="00A35A40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</w:rPr>
        <w:t>Учитель: Сидельникова Н. В.</w:t>
      </w:r>
    </w:p>
    <w:p w:rsidR="004D092F" w:rsidRDefault="004D092F" w:rsidP="00A35A40">
      <w:pPr>
        <w:shd w:val="clear" w:color="auto" w:fill="FFFFFF"/>
        <w:spacing w:line="300" w:lineRule="atLeast"/>
        <w:jc w:val="center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</w:p>
    <w:p w:rsidR="004D092F" w:rsidRDefault="004D092F" w:rsidP="00D14300">
      <w:pPr>
        <w:rPr>
          <w:b/>
          <w:bCs/>
          <w:sz w:val="32"/>
          <w:szCs w:val="32"/>
        </w:rPr>
      </w:pPr>
    </w:p>
    <w:p w:rsidR="004D092F" w:rsidRDefault="004D092F" w:rsidP="00D14300">
      <w:pPr>
        <w:rPr>
          <w:b/>
          <w:bCs/>
          <w:sz w:val="32"/>
          <w:szCs w:val="32"/>
        </w:rPr>
      </w:pPr>
    </w:p>
    <w:p w:rsidR="004D092F" w:rsidRPr="00A35A40" w:rsidRDefault="004D092F" w:rsidP="00D14300">
      <w:pPr>
        <w:rPr>
          <w:b/>
          <w:bCs/>
        </w:rPr>
      </w:pPr>
      <w:r w:rsidRPr="00A35A40">
        <w:rPr>
          <w:b/>
          <w:bCs/>
        </w:rPr>
        <w:t>Тема: « Закрепление табличных  и внетабличных случаев умножения и деления».</w:t>
      </w:r>
    </w:p>
    <w:p w:rsidR="004D092F" w:rsidRPr="00A35A40" w:rsidRDefault="004D092F" w:rsidP="00D14300">
      <w:r w:rsidRPr="00A35A40">
        <w:rPr>
          <w:b/>
          <w:bCs/>
        </w:rPr>
        <w:t>Цели</w:t>
      </w:r>
      <w:r w:rsidRPr="00A35A40">
        <w:t>:</w:t>
      </w:r>
    </w:p>
    <w:p w:rsidR="004D092F" w:rsidRPr="00A35A40" w:rsidRDefault="004D092F" w:rsidP="00D14300">
      <w:pPr>
        <w:numPr>
          <w:ilvl w:val="0"/>
          <w:numId w:val="1"/>
        </w:numPr>
      </w:pPr>
      <w:r w:rsidRPr="00A35A40">
        <w:t>закреплять знание таблицы умножения и деления;</w:t>
      </w:r>
    </w:p>
    <w:p w:rsidR="004D092F" w:rsidRPr="00A35A40" w:rsidRDefault="004D092F" w:rsidP="00D14300">
      <w:pPr>
        <w:numPr>
          <w:ilvl w:val="0"/>
          <w:numId w:val="1"/>
        </w:numPr>
      </w:pPr>
      <w:r w:rsidRPr="00A35A40">
        <w:t>совершенствовать умения решать простые и составные задачи;</w:t>
      </w:r>
    </w:p>
    <w:p w:rsidR="004D092F" w:rsidRPr="00A35A40" w:rsidRDefault="004D092F" w:rsidP="00D14300">
      <w:pPr>
        <w:numPr>
          <w:ilvl w:val="0"/>
          <w:numId w:val="1"/>
        </w:numPr>
      </w:pPr>
      <w:r w:rsidRPr="00A35A40">
        <w:t>развивать логическое мышление;</w:t>
      </w:r>
    </w:p>
    <w:p w:rsidR="004D092F" w:rsidRPr="00A35A40" w:rsidRDefault="004D092F" w:rsidP="00D14300">
      <w:pPr>
        <w:numPr>
          <w:ilvl w:val="0"/>
          <w:numId w:val="1"/>
        </w:numPr>
      </w:pPr>
      <w:r w:rsidRPr="00A35A40">
        <w:t>развивать вычислительные навыки, умение рассуждать.</w:t>
      </w:r>
    </w:p>
    <w:p w:rsidR="004D092F" w:rsidRPr="00A35A40" w:rsidRDefault="004D092F" w:rsidP="00D14300">
      <w:pPr>
        <w:ind w:left="360"/>
      </w:pPr>
    </w:p>
    <w:p w:rsidR="004D092F" w:rsidRPr="00A35A40" w:rsidRDefault="004D092F" w:rsidP="00D14300">
      <w:r w:rsidRPr="00A35A40">
        <w:t>Оборудование:</w:t>
      </w:r>
    </w:p>
    <w:p w:rsidR="004D092F" w:rsidRPr="00A35A40" w:rsidRDefault="004D092F" w:rsidP="00D14300">
      <w:r w:rsidRPr="00A35A40">
        <w:t xml:space="preserve">         Перфокарты, индивидуальные карточки, тесты, ИКТ.</w:t>
      </w:r>
    </w:p>
    <w:p w:rsidR="004D092F" w:rsidRPr="00A35A40" w:rsidRDefault="004D092F" w:rsidP="00D14300"/>
    <w:p w:rsidR="004D092F" w:rsidRPr="00A35A40" w:rsidRDefault="004D092F" w:rsidP="005D5AB0">
      <w:pPr>
        <w:jc w:val="center"/>
        <w:rPr>
          <w:b/>
          <w:bCs/>
          <w:color w:val="000000"/>
          <w:kern w:val="24"/>
        </w:rPr>
      </w:pPr>
      <w:r w:rsidRPr="00A35A40">
        <w:rPr>
          <w:b/>
          <w:bCs/>
          <w:color w:val="000000"/>
          <w:kern w:val="24"/>
        </w:rPr>
        <w:t>Ход  урока.</w:t>
      </w:r>
    </w:p>
    <w:p w:rsidR="004D092F" w:rsidRPr="00A35A40" w:rsidRDefault="004D092F" w:rsidP="00D14300">
      <w:pPr>
        <w:rPr>
          <w:color w:val="000000"/>
          <w:kern w:val="24"/>
        </w:rPr>
      </w:pPr>
      <w:r w:rsidRPr="00A35A40">
        <w:rPr>
          <w:color w:val="000000"/>
          <w:kern w:val="24"/>
          <w:lang w:val="en-US"/>
        </w:rPr>
        <w:t>I</w:t>
      </w:r>
      <w:r w:rsidRPr="00A35A40">
        <w:rPr>
          <w:color w:val="000000"/>
          <w:kern w:val="24"/>
        </w:rPr>
        <w:t xml:space="preserve">. Оргмомент. </w:t>
      </w:r>
    </w:p>
    <w:p w:rsidR="004D092F" w:rsidRPr="00A35A40" w:rsidRDefault="004D092F" w:rsidP="00D14300">
      <w:pPr>
        <w:rPr>
          <w:color w:val="000000"/>
          <w:kern w:val="24"/>
        </w:rPr>
      </w:pPr>
    </w:p>
    <w:p w:rsidR="004D092F" w:rsidRPr="00A35A40" w:rsidRDefault="004D092F" w:rsidP="00D14300">
      <w:pPr>
        <w:rPr>
          <w:i/>
          <w:iCs/>
          <w:color w:val="333399"/>
        </w:rPr>
      </w:pPr>
      <w:r w:rsidRPr="00A35A40">
        <w:rPr>
          <w:color w:val="376092"/>
          <w:kern w:val="24"/>
        </w:rPr>
        <w:t xml:space="preserve"> </w:t>
      </w:r>
      <w:r w:rsidRPr="00A35A40">
        <w:rPr>
          <w:i/>
          <w:iCs/>
          <w:color w:val="333399"/>
        </w:rPr>
        <w:t xml:space="preserve">Встало солнышко давно, </w:t>
      </w:r>
      <w:r w:rsidRPr="00A35A40">
        <w:rPr>
          <w:i/>
          <w:iCs/>
          <w:color w:val="333399"/>
        </w:rPr>
        <w:br/>
        <w:t>Заглянуло к нам в окно.</w:t>
      </w:r>
    </w:p>
    <w:p w:rsidR="004D092F" w:rsidRPr="00A35A40" w:rsidRDefault="004D092F">
      <w:pPr>
        <w:rPr>
          <w:i/>
          <w:iCs/>
          <w:color w:val="333399"/>
        </w:rPr>
      </w:pPr>
      <w:r w:rsidRPr="00A35A40">
        <w:rPr>
          <w:i/>
          <w:iCs/>
          <w:color w:val="333399"/>
        </w:rPr>
        <w:t xml:space="preserve">Нас оно торопит в класс, </w:t>
      </w:r>
      <w:r w:rsidRPr="00A35A40">
        <w:rPr>
          <w:i/>
          <w:iCs/>
          <w:color w:val="333399"/>
        </w:rPr>
        <w:br/>
        <w:t>Математика у нас. (</w:t>
      </w:r>
      <w:r w:rsidRPr="00A35A40">
        <w:rPr>
          <w:i/>
          <w:iCs/>
          <w:color w:val="FF0000"/>
        </w:rPr>
        <w:t>Слайд 1</w:t>
      </w:r>
      <w:r w:rsidRPr="00A35A40">
        <w:rPr>
          <w:i/>
          <w:iCs/>
          <w:color w:val="333399"/>
        </w:rPr>
        <w:t>)</w:t>
      </w:r>
    </w:p>
    <w:p w:rsidR="004D092F" w:rsidRPr="00A35A40" w:rsidRDefault="004D092F">
      <w:pPr>
        <w:rPr>
          <w:color w:val="000000"/>
        </w:rPr>
      </w:pPr>
    </w:p>
    <w:p w:rsidR="004D092F" w:rsidRPr="00A35A40" w:rsidRDefault="004D092F">
      <w:pPr>
        <w:rPr>
          <w:color w:val="000000"/>
        </w:rPr>
      </w:pPr>
    </w:p>
    <w:p w:rsidR="004D092F" w:rsidRPr="00A35A40" w:rsidRDefault="004D092F" w:rsidP="005D5AB0">
      <w:pPr>
        <w:ind w:left="360"/>
      </w:pPr>
      <w:r w:rsidRPr="00A35A40">
        <w:t>О, математика, земная,</w:t>
      </w:r>
    </w:p>
    <w:p w:rsidR="004D092F" w:rsidRPr="00A35A40" w:rsidRDefault="004D092F" w:rsidP="005D5AB0">
      <w:pPr>
        <w:ind w:left="360"/>
      </w:pPr>
      <w:r w:rsidRPr="00A35A40">
        <w:t>Гордись, прекрасная, собой.</w:t>
      </w:r>
    </w:p>
    <w:p w:rsidR="004D092F" w:rsidRPr="00A35A40" w:rsidRDefault="004D092F" w:rsidP="005D5AB0">
      <w:pPr>
        <w:ind w:left="360"/>
      </w:pPr>
      <w:r w:rsidRPr="00A35A40">
        <w:t>Ты всем наукам мать родная,</w:t>
      </w:r>
    </w:p>
    <w:p w:rsidR="004D092F" w:rsidRPr="00A35A40" w:rsidRDefault="004D092F" w:rsidP="005D5AB0">
      <w:pPr>
        <w:ind w:left="360"/>
      </w:pPr>
      <w:r w:rsidRPr="00A35A40">
        <w:t>И дорожат они тобой.</w:t>
      </w:r>
    </w:p>
    <w:p w:rsidR="004D092F" w:rsidRPr="00A35A40" w:rsidRDefault="004D092F" w:rsidP="005D5AB0">
      <w:pPr>
        <w:ind w:left="360"/>
      </w:pPr>
      <w:r w:rsidRPr="00A35A40">
        <w:t>В веках овеяна ты славой,</w:t>
      </w:r>
    </w:p>
    <w:p w:rsidR="004D092F" w:rsidRPr="00A35A40" w:rsidRDefault="004D092F" w:rsidP="005D5AB0">
      <w:pPr>
        <w:ind w:left="360"/>
      </w:pPr>
      <w:r w:rsidRPr="00A35A40">
        <w:t>Светило всех земных светил.</w:t>
      </w:r>
    </w:p>
    <w:p w:rsidR="004D092F" w:rsidRPr="00A35A40" w:rsidRDefault="004D092F" w:rsidP="005D5AB0">
      <w:pPr>
        <w:ind w:left="360"/>
      </w:pPr>
      <w:r w:rsidRPr="00A35A40">
        <w:t>Тебя царицей величавой</w:t>
      </w:r>
    </w:p>
    <w:p w:rsidR="004D092F" w:rsidRPr="00A35A40" w:rsidRDefault="004D092F" w:rsidP="005D5AB0">
      <w:pPr>
        <w:ind w:left="360"/>
      </w:pPr>
      <w:r w:rsidRPr="00A35A40">
        <w:t>Недаром Гаусс окрестил.</w:t>
      </w:r>
    </w:p>
    <w:p w:rsidR="004D092F" w:rsidRPr="00A35A40" w:rsidRDefault="004D092F" w:rsidP="005D5AB0">
      <w:pPr>
        <w:ind w:left="360"/>
      </w:pPr>
      <w:r w:rsidRPr="00A35A40">
        <w:t>Я славлю разум человека,</w:t>
      </w:r>
    </w:p>
    <w:p w:rsidR="004D092F" w:rsidRPr="00A35A40" w:rsidRDefault="004D092F" w:rsidP="005D5AB0">
      <w:pPr>
        <w:ind w:left="360"/>
      </w:pPr>
      <w:r w:rsidRPr="00A35A40">
        <w:t>Дела его волшебных рук,</w:t>
      </w:r>
    </w:p>
    <w:p w:rsidR="004D092F" w:rsidRPr="00A35A40" w:rsidRDefault="004D092F" w:rsidP="005D5AB0">
      <w:pPr>
        <w:ind w:left="360"/>
      </w:pPr>
      <w:r w:rsidRPr="00A35A40">
        <w:t>Надежду нынешнего века,</w:t>
      </w:r>
    </w:p>
    <w:p w:rsidR="004D092F" w:rsidRPr="00A35A40" w:rsidRDefault="004D092F" w:rsidP="005D5AB0">
      <w:pPr>
        <w:ind w:left="360"/>
        <w:rPr>
          <w:color w:val="FF0000"/>
        </w:rPr>
      </w:pPr>
      <w:r w:rsidRPr="00A35A40">
        <w:t>Царицу всех земных наук! (</w:t>
      </w:r>
      <w:r w:rsidRPr="00A35A40">
        <w:rPr>
          <w:color w:val="FF0000"/>
        </w:rPr>
        <w:t>Слайд 2)</w:t>
      </w:r>
    </w:p>
    <w:p w:rsidR="004D092F" w:rsidRPr="00A35A40" w:rsidRDefault="004D092F" w:rsidP="00D14300"/>
    <w:p w:rsidR="004D092F" w:rsidRPr="00A35A40" w:rsidRDefault="004D092F" w:rsidP="00D14300">
      <w:r w:rsidRPr="00A35A40">
        <w:t>- Ребята, а как вы думаете, почему математику называют царицей всех наук?</w:t>
      </w:r>
    </w:p>
    <w:p w:rsidR="004D092F" w:rsidRPr="00A35A40" w:rsidRDefault="004D092F" w:rsidP="00D14300">
      <w:r w:rsidRPr="00A35A40">
        <w:t xml:space="preserve">- Верно. </w:t>
      </w:r>
    </w:p>
    <w:p w:rsidR="004D092F" w:rsidRPr="00A35A40" w:rsidRDefault="004D092F" w:rsidP="00D14300">
      <w:r w:rsidRPr="00A35A40">
        <w:t xml:space="preserve"> - Что нужно знать, чтобы быть математиком? (Верно, таблицу умножения)</w:t>
      </w:r>
    </w:p>
    <w:p w:rsidR="004D092F" w:rsidRPr="00A35A40" w:rsidRDefault="004D092F" w:rsidP="00D14300">
      <w:r w:rsidRPr="00A35A40">
        <w:t>Давайте проверим, знаете ли вы таблицу умножения.</w:t>
      </w:r>
    </w:p>
    <w:p w:rsidR="004D092F" w:rsidRPr="00A35A40" w:rsidRDefault="004D092F" w:rsidP="00D14300"/>
    <w:p w:rsidR="004D092F" w:rsidRPr="00A35A40" w:rsidRDefault="004D092F" w:rsidP="00D14300">
      <w:pPr>
        <w:rPr>
          <w:color w:val="FF0000"/>
        </w:rPr>
      </w:pPr>
      <w:r w:rsidRPr="00A35A40">
        <w:t xml:space="preserve">Таблица умножения </w:t>
      </w:r>
      <w:r w:rsidRPr="00A35A40">
        <w:br/>
        <w:t xml:space="preserve">Достойна уважения </w:t>
      </w:r>
      <w:r w:rsidRPr="00A35A40">
        <w:br/>
        <w:t>Она всегда во всём права:</w:t>
      </w:r>
      <w:r w:rsidRPr="00A35A40">
        <w:br/>
        <w:t>Чтоб ни случилось в мире,</w:t>
      </w:r>
      <w:r w:rsidRPr="00A35A40">
        <w:br/>
        <w:t xml:space="preserve">- А всё же будет дважды два </w:t>
      </w:r>
      <w:r w:rsidRPr="00A35A40">
        <w:br/>
        <w:t>По-прежнему четыре. (</w:t>
      </w:r>
      <w:r w:rsidRPr="00A35A40">
        <w:rPr>
          <w:color w:val="FF0000"/>
        </w:rPr>
        <w:t>Слайд 3)</w:t>
      </w:r>
    </w:p>
    <w:p w:rsidR="004D092F" w:rsidRPr="00A35A40" w:rsidRDefault="004D092F" w:rsidP="00D14300">
      <w:r w:rsidRPr="00A35A40">
        <w:t xml:space="preserve">                                     (С. Маршак) </w:t>
      </w:r>
    </w:p>
    <w:p w:rsidR="004D092F" w:rsidRPr="00A35A40" w:rsidRDefault="004D092F"/>
    <w:p w:rsidR="004D092F" w:rsidRPr="00A35A40" w:rsidRDefault="004D092F"/>
    <w:p w:rsidR="004D092F" w:rsidRPr="00A35A40" w:rsidRDefault="004D092F">
      <w:pPr>
        <w:rPr>
          <w:color w:val="FF0000"/>
        </w:rPr>
      </w:pPr>
      <w:r w:rsidRPr="00A35A40">
        <w:rPr>
          <w:b/>
          <w:bCs/>
        </w:rPr>
        <w:t xml:space="preserve"> </w:t>
      </w:r>
      <w:r w:rsidRPr="00A35A40">
        <w:rPr>
          <w:b/>
          <w:bCs/>
          <w:lang w:val="en-US"/>
        </w:rPr>
        <w:t>II</w:t>
      </w:r>
      <w:r w:rsidRPr="00A35A40">
        <w:rPr>
          <w:b/>
          <w:bCs/>
        </w:rPr>
        <w:t xml:space="preserve">.Перед нами такая работа – </w:t>
      </w:r>
      <w:r w:rsidRPr="00A35A40">
        <w:rPr>
          <w:b/>
          <w:bCs/>
        </w:rPr>
        <w:br/>
        <w:t xml:space="preserve">задания для устного счёта ( </w:t>
      </w:r>
      <w:r w:rsidRPr="00A35A40">
        <w:rPr>
          <w:b/>
          <w:bCs/>
          <w:color w:val="FF0000"/>
        </w:rPr>
        <w:t>Слайд 4)</w:t>
      </w:r>
    </w:p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3" o:spid="_x0000_s1026" type="#_x0000_t75" style="position:absolute;margin-left:-18pt;margin-top:2.4pt;width:359.15pt;height:269.6pt;z-index:251658240">
            <v:imagedata r:id="rId5" o:title=""/>
          </v:shape>
          <o:OLEObject Type="Embed" ProgID="PowerPoint.Slide.8" ShapeID="Object 3" DrawAspect="Content" ObjectID="_1426846985" r:id="rId6"/>
        </w:pict>
      </w:r>
    </w:p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/>
    <w:p w:rsidR="004D092F" w:rsidRPr="00A35A40" w:rsidRDefault="004D092F">
      <w:r w:rsidRPr="00A35A40">
        <w:t>(</w:t>
      </w:r>
    </w:p>
    <w:p w:rsidR="004D092F" w:rsidRPr="00A35A40" w:rsidRDefault="004D092F">
      <w:pPr>
        <w:rPr>
          <w:color w:val="FF0000"/>
        </w:rPr>
      </w:pPr>
      <w:r w:rsidRPr="00A35A40">
        <w:t>(</w:t>
      </w:r>
      <w:r w:rsidRPr="00A35A40">
        <w:rPr>
          <w:color w:val="FF0000"/>
        </w:rPr>
        <w:t>Слайд 5)</w:t>
      </w:r>
    </w:p>
    <w:p w:rsidR="004D092F" w:rsidRPr="00A35A40" w:rsidRDefault="004D092F"/>
    <w:p w:rsidR="004D092F" w:rsidRPr="00A35A40" w:rsidRDefault="004D092F">
      <w:r w:rsidRPr="00A35A40">
        <w:t>- Молодцы, вы хорошо знаете таблицу. А как вы думаете, что мы будем делать на уроке, если мы все знаем?</w:t>
      </w:r>
    </w:p>
    <w:p w:rsidR="004D092F" w:rsidRPr="00A35A40" w:rsidRDefault="004D092F">
      <w:r w:rsidRPr="00A35A40">
        <w:t>- Какая же у нас тема урока?</w:t>
      </w:r>
    </w:p>
    <w:p w:rsidR="004D092F" w:rsidRPr="00A35A40" w:rsidRDefault="004D092F"/>
    <w:p w:rsidR="004D092F" w:rsidRPr="00A35A40" w:rsidRDefault="004D092F" w:rsidP="00AB2F3F">
      <w:pPr>
        <w:ind w:left="360"/>
        <w:rPr>
          <w:color w:val="FF0000"/>
        </w:rPr>
      </w:pPr>
      <w:r w:rsidRPr="00A35A40">
        <w:rPr>
          <w:lang w:val="en-US"/>
        </w:rPr>
        <w:t>III</w:t>
      </w:r>
      <w:r w:rsidRPr="00A35A40">
        <w:t>.Тема урока: «Закрепление внетабличных случаев умножения и деления» (</w:t>
      </w:r>
      <w:r w:rsidRPr="00A35A40">
        <w:rPr>
          <w:color w:val="FF0000"/>
        </w:rPr>
        <w:t>Слайд 6)</w:t>
      </w:r>
    </w:p>
    <w:p w:rsidR="004D092F" w:rsidRPr="00A35A40" w:rsidRDefault="004D092F" w:rsidP="00AB2F3F"/>
    <w:p w:rsidR="004D092F" w:rsidRPr="00A35A40" w:rsidRDefault="004D092F"/>
    <w:p w:rsidR="004D092F" w:rsidRPr="00A35A40" w:rsidRDefault="004D092F"/>
    <w:p w:rsidR="004D092F" w:rsidRPr="00A35A40" w:rsidRDefault="004D092F">
      <w:pPr>
        <w:rPr>
          <w:color w:val="FF0000"/>
        </w:rPr>
      </w:pPr>
      <w:r w:rsidRPr="00A35A40">
        <w:t>Давайте, ребята, учиться считать</w:t>
      </w:r>
      <w:r w:rsidRPr="00A35A40">
        <w:br/>
        <w:t>Двузначные числа делить, умножать</w:t>
      </w:r>
      <w:r w:rsidRPr="00A35A40">
        <w:br/>
        <w:t>Считать не на парте, не на стене</w:t>
      </w:r>
      <w:r w:rsidRPr="00A35A40">
        <w:br/>
        <w:t xml:space="preserve">Расчёты производить лишь в уме. </w:t>
      </w:r>
      <w:r w:rsidRPr="00A35A40">
        <w:rPr>
          <w:color w:val="FF0000"/>
        </w:rPr>
        <w:t>(Слайд 7)</w:t>
      </w:r>
    </w:p>
    <w:p w:rsidR="004D092F" w:rsidRPr="00A35A40" w:rsidRDefault="004D092F"/>
    <w:p w:rsidR="004D092F" w:rsidRPr="00A35A40" w:rsidRDefault="004D092F">
      <w:r w:rsidRPr="00A35A40">
        <w:t>-Скажите, ребята, когда мы решали примеры на внетабличное умножение и деление, у всех  получалось быстро и правильно? Я хочу, чтобы вы настроились на урок с такими словами:</w:t>
      </w:r>
    </w:p>
    <w:p w:rsidR="004D092F" w:rsidRPr="00A35A40" w:rsidRDefault="004D092F"/>
    <w:p w:rsidR="004D092F" w:rsidRPr="00A35A40" w:rsidRDefault="004D092F">
      <w:pPr>
        <w:rPr>
          <w:color w:val="C0504D"/>
        </w:rPr>
      </w:pPr>
      <w:r w:rsidRPr="00A35A40">
        <w:t>Психологическая установка:</w:t>
      </w:r>
    </w:p>
    <w:p w:rsidR="004D092F" w:rsidRPr="00A35A40" w:rsidRDefault="004D092F">
      <w:pPr>
        <w:rPr>
          <w:color w:val="C0504D"/>
        </w:rPr>
      </w:pPr>
    </w:p>
    <w:p w:rsidR="004D092F" w:rsidRPr="00A35A40" w:rsidRDefault="004D092F">
      <w:pPr>
        <w:rPr>
          <w:color w:val="C0504D"/>
        </w:rPr>
      </w:pPr>
      <w:r w:rsidRPr="00A35A40">
        <w:rPr>
          <w:color w:val="C0504D"/>
        </w:rPr>
        <w:t xml:space="preserve">Если тебе будет трудно, </w:t>
      </w:r>
    </w:p>
    <w:p w:rsidR="004D092F" w:rsidRPr="00A35A40" w:rsidRDefault="004D092F">
      <w:pPr>
        <w:rPr>
          <w:color w:val="C0504D"/>
        </w:rPr>
      </w:pPr>
      <w:r w:rsidRPr="00A35A40">
        <w:rPr>
          <w:color w:val="C0504D"/>
        </w:rPr>
        <w:t>То я тебе помогу!</w:t>
      </w:r>
    </w:p>
    <w:p w:rsidR="004D092F" w:rsidRPr="00A35A40" w:rsidRDefault="004D092F">
      <w:pPr>
        <w:rPr>
          <w:color w:val="C0504D"/>
        </w:rPr>
      </w:pPr>
    </w:p>
    <w:p w:rsidR="004D092F" w:rsidRPr="00A35A40" w:rsidRDefault="004D092F">
      <w:r w:rsidRPr="00A35A40">
        <w:t>Повернитесь лицом к соседу по парте и скажите друг другу эти слова напутствия.</w:t>
      </w:r>
    </w:p>
    <w:p w:rsidR="004D092F" w:rsidRPr="00A35A40" w:rsidRDefault="004D092F"/>
    <w:p w:rsidR="004D092F" w:rsidRPr="00A35A40" w:rsidRDefault="004D092F"/>
    <w:p w:rsidR="004D092F" w:rsidRPr="00A35A40" w:rsidRDefault="004D092F">
      <w:r w:rsidRPr="00A35A40">
        <w:rPr>
          <w:color w:val="FF0000"/>
        </w:rPr>
        <w:t>(Слайд 8)</w:t>
      </w:r>
      <w:r w:rsidRPr="00A35A40">
        <w:t xml:space="preserve"> звездочет.</w:t>
      </w:r>
    </w:p>
    <w:p w:rsidR="004D092F" w:rsidRPr="00A35A40" w:rsidRDefault="004D092F"/>
    <w:p w:rsidR="004D092F" w:rsidRPr="00A35A40" w:rsidRDefault="004D092F">
      <w:pPr>
        <w:rPr>
          <w:color w:val="FF0000"/>
        </w:rPr>
      </w:pPr>
      <w:r w:rsidRPr="00A35A40">
        <w:t xml:space="preserve"> Работа на повторение с многозначными числами.</w:t>
      </w:r>
      <w:r w:rsidRPr="00A35A40">
        <w:rPr>
          <w:color w:val="FF0000"/>
        </w:rPr>
        <w:t>(слайды 9-12)</w:t>
      </w:r>
    </w:p>
    <w:p w:rsidR="004D092F" w:rsidRPr="00A35A40" w:rsidRDefault="004D092F"/>
    <w:p w:rsidR="004D092F" w:rsidRPr="00A35A40" w:rsidRDefault="004D092F" w:rsidP="009A7970">
      <w:r w:rsidRPr="00A35A40">
        <w:rPr>
          <w:b/>
          <w:bCs/>
        </w:rPr>
        <w:t xml:space="preserve">Расскажите все, что знаете </w:t>
      </w:r>
    </w:p>
    <w:p w:rsidR="004D092F" w:rsidRPr="00A35A40" w:rsidRDefault="004D092F" w:rsidP="009A7970">
      <w:pPr>
        <w:rPr>
          <w:b/>
          <w:bCs/>
        </w:rPr>
      </w:pPr>
      <w:r w:rsidRPr="00A35A40">
        <w:rPr>
          <w:b/>
          <w:bCs/>
        </w:rPr>
        <w:t>о числе 360:</w:t>
      </w:r>
    </w:p>
    <w:p w:rsidR="004D092F" w:rsidRPr="00A35A40" w:rsidRDefault="004D092F" w:rsidP="009A7970">
      <w:pPr>
        <w:rPr>
          <w:b/>
          <w:bCs/>
        </w:rPr>
      </w:pPr>
    </w:p>
    <w:p w:rsidR="004D092F" w:rsidRPr="00A35A40" w:rsidRDefault="004D092F" w:rsidP="009A7970"/>
    <w:p w:rsidR="004D092F" w:rsidRPr="00A35A40" w:rsidRDefault="004D092F" w:rsidP="009A7970"/>
    <w:p w:rsidR="004D092F" w:rsidRPr="00A35A40" w:rsidRDefault="004D092F" w:rsidP="009A7970">
      <w:r w:rsidRPr="00A35A40">
        <w:t>Устный счет с Машкой.</w:t>
      </w:r>
    </w:p>
    <w:p w:rsidR="004D092F" w:rsidRPr="00A35A40" w:rsidRDefault="004D092F" w:rsidP="009A7970"/>
    <w:p w:rsidR="004D092F" w:rsidRPr="00A35A40" w:rsidRDefault="004D092F" w:rsidP="009A7970">
      <w:pPr>
        <w:rPr>
          <w:color w:val="FF0000"/>
        </w:rPr>
      </w:pPr>
      <w:r w:rsidRPr="00A35A40">
        <w:rPr>
          <w:color w:val="FF0000"/>
        </w:rPr>
        <w:t>(ВКЛАДКА  ЛОВИСЬ, РЫБКА!)</w:t>
      </w:r>
    </w:p>
    <w:p w:rsidR="004D092F" w:rsidRPr="00A35A40" w:rsidRDefault="004D092F" w:rsidP="006A5BEB">
      <w:pPr>
        <w:rPr>
          <w:b/>
          <w:bCs/>
          <w:color w:val="FF0000"/>
        </w:rPr>
      </w:pPr>
    </w:p>
    <w:p w:rsidR="004D092F" w:rsidRPr="00A35A40" w:rsidRDefault="004D092F" w:rsidP="006A5BEB">
      <w:pPr>
        <w:rPr>
          <w:b/>
          <w:bCs/>
        </w:rPr>
      </w:pPr>
    </w:p>
    <w:p w:rsidR="004D092F" w:rsidRPr="00A35A40" w:rsidRDefault="004D092F" w:rsidP="006A5BEB">
      <w:pPr>
        <w:rPr>
          <w:color w:val="FF0000"/>
        </w:rPr>
      </w:pPr>
      <w:r w:rsidRPr="00A35A40">
        <w:rPr>
          <w:b/>
          <w:bCs/>
        </w:rPr>
        <w:t>Заполни таблицу:</w:t>
      </w:r>
      <w:r w:rsidRPr="00A35A40">
        <w:rPr>
          <w:b/>
          <w:bCs/>
          <w:color w:val="FF0000"/>
        </w:rPr>
        <w:t xml:space="preserve"> (Слайд 13)</w:t>
      </w: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C00000"/>
        </w:rPr>
      </w:pPr>
      <w:r w:rsidRPr="00A35A40">
        <w:rPr>
          <w:color w:val="002060"/>
        </w:rPr>
        <w:t xml:space="preserve">ЗАДАЧА  ( </w:t>
      </w:r>
      <w:r w:rsidRPr="00A35A40">
        <w:rPr>
          <w:color w:val="FF0000"/>
        </w:rPr>
        <w:t>СЛАЙД 14-15)</w:t>
      </w:r>
    </w:p>
    <w:p w:rsidR="004D092F" w:rsidRPr="00A35A40" w:rsidRDefault="004D092F" w:rsidP="009A7970">
      <w:pPr>
        <w:rPr>
          <w:color w:val="C00000"/>
        </w:rPr>
      </w:pPr>
    </w:p>
    <w:p w:rsidR="004D092F" w:rsidRPr="00A35A40" w:rsidRDefault="004D092F" w:rsidP="006A5BEB">
      <w:pPr>
        <w:numPr>
          <w:ilvl w:val="0"/>
          <w:numId w:val="4"/>
        </w:numPr>
        <w:rPr>
          <w:color w:val="002060"/>
        </w:rPr>
      </w:pPr>
      <w:r w:rsidRPr="00A35A40">
        <w:rPr>
          <w:color w:val="002060"/>
        </w:rPr>
        <w:t xml:space="preserve">У бабушки огород квадратной формы, периметр которого 44 метра. Вдоль забора бабушка посадила морковку, ширина грядки 2 м. Нужно найти площадь этой грядки. </w:t>
      </w:r>
    </w:p>
    <w:p w:rsidR="004D092F" w:rsidRPr="00A35A40" w:rsidRDefault="004D092F" w:rsidP="006A5BEB">
      <w:pPr>
        <w:rPr>
          <w:color w:val="002060"/>
        </w:rPr>
      </w:pPr>
    </w:p>
    <w:p w:rsidR="004D092F" w:rsidRPr="00A35A40" w:rsidRDefault="004D092F" w:rsidP="006A5BEB">
      <w:r w:rsidRPr="00A35A40">
        <w:rPr>
          <w:color w:val="FF0000"/>
          <w:u w:val="single"/>
        </w:rPr>
        <w:t xml:space="preserve">ФОРМУЛЫ. </w:t>
      </w:r>
      <w:r w:rsidRPr="00A35A40">
        <w:rPr>
          <w:color w:val="FF0000"/>
        </w:rPr>
        <w:t xml:space="preserve"> </w:t>
      </w:r>
      <w:r w:rsidRPr="00A35A40">
        <w:t>Выберите формулу, по которой будете узнавать площадь квадрата. Докажите.</w:t>
      </w:r>
    </w:p>
    <w:p w:rsidR="004D092F" w:rsidRPr="00A35A40" w:rsidRDefault="004D092F" w:rsidP="006A5BEB">
      <w:pPr>
        <w:rPr>
          <w:color w:val="FF0000"/>
        </w:rPr>
      </w:pPr>
      <w:r w:rsidRPr="00A35A40">
        <w:t>А как будете узнавать площадь прямоугольника? Докажите.</w:t>
      </w: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r w:rsidRPr="00A35A40">
        <w:t xml:space="preserve">Квадраты </w:t>
      </w:r>
    </w:p>
    <w:p w:rsidR="004D092F" w:rsidRPr="00A35A40" w:rsidRDefault="004D092F" w:rsidP="009A7970"/>
    <w:p w:rsidR="004D092F" w:rsidRPr="00A35A40" w:rsidRDefault="004D092F" w:rsidP="009A7970">
      <w:pPr>
        <w:rPr>
          <w:color w:val="FF0000"/>
        </w:rPr>
      </w:pPr>
      <w:r w:rsidRPr="00A35A40">
        <w:t>НАЙДИ всю площадь, без закрашенной части</w:t>
      </w:r>
      <w:r w:rsidRPr="00A35A40">
        <w:rPr>
          <w:color w:val="002060"/>
        </w:rPr>
        <w:t xml:space="preserve">. </w:t>
      </w:r>
      <w:r w:rsidRPr="00A35A40">
        <w:rPr>
          <w:color w:val="FF0000"/>
        </w:rPr>
        <w:t>(Слайд 16)</w:t>
      </w: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b/>
          <w:bCs/>
          <w:color w:val="002060"/>
        </w:rPr>
      </w:pPr>
    </w:p>
    <w:p w:rsidR="004D092F" w:rsidRPr="00A35A40" w:rsidRDefault="004D092F" w:rsidP="009A7970">
      <w:pPr>
        <w:rPr>
          <w:noProof/>
          <w:color w:val="002060"/>
        </w:rPr>
      </w:pPr>
    </w:p>
    <w:p w:rsidR="004D092F" w:rsidRPr="00A35A40" w:rsidRDefault="004D092F" w:rsidP="009A7970">
      <w:pPr>
        <w:rPr>
          <w:noProof/>
          <w:color w:val="002060"/>
        </w:rPr>
      </w:pPr>
      <w:r w:rsidRPr="00A35A40">
        <w:rPr>
          <w:noProof/>
          <w:color w:val="FF0000"/>
        </w:rPr>
        <w:t>РАБОТА с интерактивной</w:t>
      </w:r>
      <w:r w:rsidRPr="00A35A40">
        <w:rPr>
          <w:noProof/>
          <w:color w:val="002060"/>
        </w:rPr>
        <w:t xml:space="preserve"> доской</w:t>
      </w:r>
    </w:p>
    <w:p w:rsidR="004D092F" w:rsidRPr="00A35A40" w:rsidRDefault="004D092F" w:rsidP="009A7970">
      <w:pPr>
        <w:rPr>
          <w:noProof/>
        </w:rPr>
      </w:pPr>
      <w:r w:rsidRPr="00A35A40">
        <w:rPr>
          <w:noProof/>
        </w:rPr>
        <w:t>Расставь скобки так, чтобы получились истинные равенства:</w:t>
      </w:r>
    </w:p>
    <w:p w:rsidR="004D092F" w:rsidRPr="00A35A40" w:rsidRDefault="004D092F" w:rsidP="009A7970">
      <w:pPr>
        <w:rPr>
          <w:noProof/>
          <w:color w:val="002060"/>
        </w:rPr>
      </w:pPr>
    </w:p>
    <w:p w:rsidR="004D092F" w:rsidRPr="00A35A40" w:rsidRDefault="004D092F" w:rsidP="009A7970">
      <w:pPr>
        <w:rPr>
          <w:noProof/>
          <w:color w:val="002060"/>
        </w:rPr>
      </w:pPr>
    </w:p>
    <w:p w:rsidR="004D092F" w:rsidRPr="00A35A40" w:rsidRDefault="004D092F" w:rsidP="009A7970">
      <w:pPr>
        <w:rPr>
          <w:noProof/>
          <w:color w:val="002060"/>
        </w:rPr>
      </w:pPr>
      <w:r w:rsidRPr="00A35A40">
        <w:rPr>
          <w:noProof/>
          <w:color w:val="002060"/>
        </w:rPr>
        <w:t>Задание 1.</w:t>
      </w:r>
    </w:p>
    <w:p w:rsidR="004D092F" w:rsidRPr="00A35A40" w:rsidRDefault="004D092F" w:rsidP="009A7970">
      <w:pPr>
        <w:rPr>
          <w:noProof/>
          <w:color w:val="002060"/>
        </w:rPr>
      </w:pPr>
      <w:r w:rsidRPr="00A35A40">
        <w:rPr>
          <w:noProof/>
          <w:color w:val="002060"/>
        </w:rPr>
        <w:pict>
          <v:shape id="Рисунок 16" o:spid="_x0000_i1027" type="#_x0000_t75" style="width:436.5pt;height:74.25pt;visibility:visible">
            <v:imagedata r:id="rId7" o:title=""/>
          </v:shape>
        </w:pict>
      </w: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002060"/>
        </w:rPr>
      </w:pPr>
      <w:r w:rsidRPr="00A35A40">
        <w:rPr>
          <w:noProof/>
          <w:color w:val="002060"/>
        </w:rPr>
        <w:pict>
          <v:shape id="Рисунок 19" o:spid="_x0000_i1028" type="#_x0000_t75" style="width:436.5pt;height:74.25pt;visibility:visible">
            <v:imagedata r:id="rId7" o:title=""/>
          </v:shape>
        </w:pict>
      </w: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002060"/>
        </w:rPr>
      </w:pPr>
      <w:r w:rsidRPr="00A35A40">
        <w:rPr>
          <w:color w:val="002060"/>
        </w:rPr>
        <w:t>Задание 2.</w:t>
      </w:r>
    </w:p>
    <w:p w:rsidR="004D092F" w:rsidRPr="00A35A40" w:rsidRDefault="004D092F" w:rsidP="009A7970">
      <w:r w:rsidRPr="00A35A40">
        <w:t>Поставь  там, где необходимо, знаки арифметических действий, чтобы равенство стало верным:</w:t>
      </w:r>
    </w:p>
    <w:p w:rsidR="004D092F" w:rsidRPr="00A35A40" w:rsidRDefault="004D092F" w:rsidP="009A7970"/>
    <w:p w:rsidR="004D092F" w:rsidRPr="00A35A40" w:rsidRDefault="004D092F" w:rsidP="009A7970">
      <w:r w:rsidRPr="00A35A40">
        <w:t>7 7 7 7  = 1</w:t>
      </w:r>
    </w:p>
    <w:p w:rsidR="004D092F" w:rsidRPr="00A35A40" w:rsidRDefault="004D092F" w:rsidP="009A7970"/>
    <w:p w:rsidR="004D092F" w:rsidRPr="00A35A40" w:rsidRDefault="004D092F" w:rsidP="009A7970">
      <w:r w:rsidRPr="00A35A40">
        <w:t>- Молодцы.</w:t>
      </w:r>
    </w:p>
    <w:p w:rsidR="004D092F" w:rsidRPr="00A35A40" w:rsidRDefault="004D092F" w:rsidP="009A7970">
      <w:r w:rsidRPr="00A35A40">
        <w:t xml:space="preserve">А теперь давайте убедимся, что и самостоятельно вы тоже умеете решать. </w:t>
      </w:r>
    </w:p>
    <w:p w:rsidR="004D092F" w:rsidRPr="00A35A40" w:rsidRDefault="004D092F" w:rsidP="009A7970">
      <w:r w:rsidRPr="00A35A40">
        <w:t>Возьмите листочки с карточками и решаем задания (по группам).</w:t>
      </w:r>
    </w:p>
    <w:p w:rsidR="004D092F" w:rsidRPr="00A35A40" w:rsidRDefault="004D092F" w:rsidP="009A7970">
      <w:pPr>
        <w:rPr>
          <w:color w:val="002060"/>
        </w:rPr>
      </w:pPr>
    </w:p>
    <w:p w:rsidR="004D092F" w:rsidRPr="00A35A40" w:rsidRDefault="004D092F" w:rsidP="009A7970">
      <w:pPr>
        <w:rPr>
          <w:color w:val="FF0000"/>
        </w:rPr>
      </w:pPr>
      <w:r w:rsidRPr="00A35A40">
        <w:rPr>
          <w:color w:val="002060"/>
        </w:rPr>
        <w:t xml:space="preserve">РЕФЛЕКСИЯ </w:t>
      </w:r>
      <w:r w:rsidRPr="00A35A40">
        <w:rPr>
          <w:color w:val="FF0000"/>
        </w:rPr>
        <w:t>(Слайды 17-18)</w:t>
      </w:r>
    </w:p>
    <w:p w:rsidR="004D092F" w:rsidRPr="00A35A40" w:rsidRDefault="004D092F" w:rsidP="009A7970"/>
    <w:p w:rsidR="004D092F" w:rsidRPr="00A35A40" w:rsidRDefault="004D092F" w:rsidP="009A7970">
      <w:r w:rsidRPr="00A35A40">
        <w:t>- Скажите, ребята, нужна ли математика нам в жизни? Какой вывод мы сделаем? ( Будем и дальше учиться математике)</w:t>
      </w:r>
    </w:p>
    <w:p w:rsidR="004D092F" w:rsidRPr="00A35A40" w:rsidRDefault="004D092F" w:rsidP="009A7970">
      <w:pPr>
        <w:rPr>
          <w:color w:val="000000"/>
        </w:rPr>
      </w:pPr>
      <w:r w:rsidRPr="00A35A40">
        <w:rPr>
          <w:color w:val="FF0000"/>
        </w:rPr>
        <w:t>( Слайд 19)</w:t>
      </w:r>
    </w:p>
    <w:p w:rsidR="004D092F" w:rsidRPr="00A35A40" w:rsidRDefault="004D092F" w:rsidP="009A7970">
      <w:pPr>
        <w:rPr>
          <w:color w:val="000000"/>
        </w:rPr>
      </w:pPr>
      <w:r w:rsidRPr="00A35A40">
        <w:rPr>
          <w:color w:val="000000"/>
        </w:rPr>
        <w:t>- Молодцы, спасибо за урок!</w:t>
      </w:r>
    </w:p>
    <w:sectPr w:rsidR="004D092F" w:rsidRPr="00A35A40" w:rsidSect="00B620C8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591546"/>
    <w:multiLevelType w:val="hybridMultilevel"/>
    <w:tmpl w:val="957A07F0"/>
    <w:lvl w:ilvl="0" w:tplc="F6C21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4B215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7C8D6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5CA07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5CC88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25C46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04B9E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FE69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608DD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CD458FC"/>
    <w:multiLevelType w:val="hybridMultilevel"/>
    <w:tmpl w:val="34CE3186"/>
    <w:lvl w:ilvl="0" w:tplc="30F0B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3AAE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1800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509F6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95E30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08EB9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62B4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0A573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08A6CC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CEE18B4"/>
    <w:multiLevelType w:val="hybridMultilevel"/>
    <w:tmpl w:val="53F2CB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9BA0FFA"/>
    <w:multiLevelType w:val="hybridMultilevel"/>
    <w:tmpl w:val="5D40E9B0"/>
    <w:lvl w:ilvl="0" w:tplc="C6FAF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446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A4AED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CEA28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B66B4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F685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780028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1E5FB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F820D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300"/>
    <w:rsid w:val="0022254C"/>
    <w:rsid w:val="0024286F"/>
    <w:rsid w:val="002B03D5"/>
    <w:rsid w:val="00306FEF"/>
    <w:rsid w:val="00391684"/>
    <w:rsid w:val="003F33EE"/>
    <w:rsid w:val="003F4213"/>
    <w:rsid w:val="004400F9"/>
    <w:rsid w:val="0047071A"/>
    <w:rsid w:val="00485997"/>
    <w:rsid w:val="004D092F"/>
    <w:rsid w:val="005D5AB0"/>
    <w:rsid w:val="00635AF0"/>
    <w:rsid w:val="006A5BEB"/>
    <w:rsid w:val="006E67CC"/>
    <w:rsid w:val="00754A70"/>
    <w:rsid w:val="009A7970"/>
    <w:rsid w:val="00A35A40"/>
    <w:rsid w:val="00AB2F3F"/>
    <w:rsid w:val="00B620C8"/>
    <w:rsid w:val="00D14300"/>
    <w:rsid w:val="00D33DA3"/>
    <w:rsid w:val="00D953A1"/>
    <w:rsid w:val="00E52094"/>
    <w:rsid w:val="00EC78D6"/>
    <w:rsid w:val="00F80497"/>
    <w:rsid w:val="00FD0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30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14300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3F4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421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10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31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307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030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3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30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188</TotalTime>
  <Pages>4</Pages>
  <Words>480</Words>
  <Characters>2740</Characters>
  <Application>Microsoft Office Outlook</Application>
  <DocSecurity>0</DocSecurity>
  <Lines>0</Lines>
  <Paragraphs>0</Paragraphs>
  <ScaleCrop>false</ScaleCrop>
  <Company>МОУ лицей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бук№2</dc:creator>
  <cp:keywords/>
  <dc:description/>
  <cp:lastModifiedBy>Master</cp:lastModifiedBy>
  <cp:revision>6</cp:revision>
  <dcterms:created xsi:type="dcterms:W3CDTF">2013-03-05T02:02:00Z</dcterms:created>
  <dcterms:modified xsi:type="dcterms:W3CDTF">2013-04-07T10:37:00Z</dcterms:modified>
</cp:coreProperties>
</file>